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2A0" w:rsidRPr="001A2D44" w:rsidRDefault="00C512A0" w:rsidP="00AC52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2D44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C512A0" w:rsidRDefault="00C512A0" w:rsidP="00AC52B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A2D44">
        <w:rPr>
          <w:rFonts w:ascii="Times New Roman" w:hAnsi="Times New Roman"/>
          <w:b/>
          <w:bCs/>
          <w:sz w:val="28"/>
          <w:szCs w:val="28"/>
        </w:rPr>
        <w:t xml:space="preserve">к проекту административного регламента по предоставлению муниципальной услуги Администрацией </w:t>
      </w:r>
      <w:r>
        <w:rPr>
          <w:rFonts w:ascii="Times New Roman" w:hAnsi="Times New Roman"/>
          <w:b/>
          <w:bCs/>
          <w:sz w:val="28"/>
          <w:szCs w:val="28"/>
        </w:rPr>
        <w:t>Пристенского</w:t>
      </w:r>
      <w:r w:rsidRPr="001A2D44">
        <w:rPr>
          <w:rFonts w:ascii="Times New Roman" w:hAnsi="Times New Roman"/>
          <w:b/>
          <w:bCs/>
          <w:sz w:val="28"/>
          <w:szCs w:val="28"/>
        </w:rPr>
        <w:t xml:space="preserve"> сельсовета Пристенского района Курской области </w:t>
      </w:r>
      <w:r w:rsidRPr="006410ED">
        <w:rPr>
          <w:rFonts w:ascii="Times New Roman" w:hAnsi="Times New Roman"/>
          <w:b/>
          <w:bCs/>
          <w:sz w:val="28"/>
          <w:szCs w:val="28"/>
        </w:rPr>
        <w:t>«Предоставление сведений из реестра муниципального имущества»</w:t>
      </w:r>
    </w:p>
    <w:p w:rsidR="00C512A0" w:rsidRPr="006410ED" w:rsidRDefault="00C512A0" w:rsidP="00AC52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12A0" w:rsidRPr="007A0803" w:rsidRDefault="00C512A0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 Административного регламента предоставления Администрацией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муниципальной услуги </w:t>
      </w:r>
      <w:r w:rsidRPr="00AC52BB">
        <w:rPr>
          <w:rFonts w:ascii="Times New Roman" w:hAnsi="Times New Roman"/>
          <w:sz w:val="28"/>
          <w:szCs w:val="28"/>
        </w:rPr>
        <w:t>«</w:t>
      </w:r>
      <w:r w:rsidRPr="006410ED">
        <w:rPr>
          <w:rFonts w:ascii="Times New Roman" w:hAnsi="Times New Roman"/>
          <w:bCs/>
          <w:sz w:val="28"/>
          <w:szCs w:val="28"/>
        </w:rPr>
        <w:t>Предоставление сведений из реестра муниципального имущества</w:t>
      </w:r>
      <w:r w:rsidRPr="00AC52BB">
        <w:rPr>
          <w:rFonts w:ascii="Times New Roman" w:hAnsi="Times New Roman"/>
          <w:sz w:val="28"/>
          <w:szCs w:val="28"/>
        </w:rPr>
        <w:t>»</w:t>
      </w:r>
      <w:r w:rsidRPr="007A0803">
        <w:rPr>
          <w:rFonts w:ascii="Times New Roman" w:hAnsi="Times New Roman"/>
          <w:sz w:val="28"/>
          <w:szCs w:val="28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C512A0" w:rsidRPr="007A0803" w:rsidRDefault="00C512A0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в целях исполнения муниципальной услуги.</w:t>
      </w:r>
    </w:p>
    <w:p w:rsidR="00C512A0" w:rsidRPr="007A0803" w:rsidRDefault="00C512A0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C512A0" w:rsidRPr="007A0803" w:rsidRDefault="00C512A0" w:rsidP="00AC5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C512A0" w:rsidRPr="007A0803" w:rsidRDefault="00C512A0" w:rsidP="00AC5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C512A0" w:rsidRPr="007A0803" w:rsidRDefault="00C512A0" w:rsidP="00AC5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C512A0" w:rsidRPr="007A0803" w:rsidRDefault="00C512A0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</w:t>
      </w:r>
      <w:r>
        <w:rPr>
          <w:rFonts w:ascii="Times New Roman" w:hAnsi="Times New Roman"/>
          <w:sz w:val="28"/>
          <w:szCs w:val="28"/>
        </w:rPr>
        <w:t>Пристенский</w:t>
      </w:r>
      <w:r w:rsidRPr="007A0803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в сети «Интернет».</w:t>
      </w:r>
    </w:p>
    <w:p w:rsidR="00C512A0" w:rsidRPr="007A0803" w:rsidRDefault="00C512A0" w:rsidP="00AC5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C512A0" w:rsidRPr="007A0803" w:rsidRDefault="00C512A0" w:rsidP="00AC52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C512A0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2A4"/>
    <w:rsid w:val="001A2D44"/>
    <w:rsid w:val="00211EAD"/>
    <w:rsid w:val="00480323"/>
    <w:rsid w:val="005E1713"/>
    <w:rsid w:val="005F17C8"/>
    <w:rsid w:val="006410ED"/>
    <w:rsid w:val="00655575"/>
    <w:rsid w:val="006E68C4"/>
    <w:rsid w:val="007A0803"/>
    <w:rsid w:val="009272A4"/>
    <w:rsid w:val="00A66C68"/>
    <w:rsid w:val="00AC52BB"/>
    <w:rsid w:val="00C512A0"/>
    <w:rsid w:val="00E15B34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E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373</Words>
  <Characters>2129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11</cp:revision>
  <dcterms:created xsi:type="dcterms:W3CDTF">2018-11-16T07:51:00Z</dcterms:created>
  <dcterms:modified xsi:type="dcterms:W3CDTF">2018-12-07T08:40:00Z</dcterms:modified>
</cp:coreProperties>
</file>